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F5FE8" w:rsidTr="006F5FE8" w14:paraId="05CFE93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FE8" w:rsidRDefault="006F5FE8" w14:paraId="0D3AE11B" w14:textId="177E357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5FE8" w:rsidRDefault="006F5FE8" w14:paraId="26DA8CE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F5FE8" w:rsidRDefault="006F5FE8" w14:paraId="295CF17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F5FE8" w:rsidRDefault="006F5FE8" w14:paraId="6DA8DAE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F5FE8" w:rsidRDefault="006F5FE8" w14:paraId="01E33E0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6F5FE8" w:rsidP="006F5FE8" w:rsidRDefault="006F5FE8" w14:paraId="1432A5D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F5FE8" w:rsidP="006F5FE8" w:rsidRDefault="006F5FE8" w14:paraId="761034A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F5FE8" w:rsidP="006F5FE8" w:rsidRDefault="006F5FE8" w14:paraId="66C125A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St-2457/2019</w:t>
      </w:r>
    </w:p>
    <w:p w:rsidR="006F5FE8" w:rsidP="006F5FE8" w:rsidRDefault="006F5FE8" w14:paraId="1ACD913E" w14:textId="77777777">
      <w:pPr>
        <w:tabs>
          <w:tab w:val="left" w:pos="709"/>
        </w:tabs>
      </w:pPr>
      <w:r>
        <w:t xml:space="preserve"> </w:t>
      </w:r>
    </w:p>
    <w:p w:rsidR="006F5FE8" w:rsidP="006F5FE8" w:rsidRDefault="006F5FE8" w14:paraId="5B49C5B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F5FE8" w:rsidP="006F5FE8" w:rsidRDefault="006F5FE8" w14:paraId="3834228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F5FE8" w:rsidP="006F5FE8" w:rsidRDefault="006F5FE8" w14:paraId="431C7AD7" w14:textId="77777777">
      <w:pPr>
        <w:tabs>
          <w:tab w:val="left" w:pos="709"/>
        </w:tabs>
      </w:pPr>
    </w:p>
    <w:p w:rsidR="006F5FE8" w:rsidP="006F5FE8" w:rsidRDefault="006F5FE8" w14:paraId="36A16AF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6F5FE8" w:rsidP="006F5FE8" w:rsidRDefault="006F5FE8" w14:paraId="6992406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F5FE8" w:rsidP="006F5FE8" w:rsidRDefault="006F5FE8" w14:paraId="2ABE919B" w14:textId="77777777">
      <w:pPr>
        <w:tabs>
          <w:tab w:val="left" w:pos="709"/>
        </w:tabs>
      </w:pPr>
    </w:p>
    <w:p w:rsidR="006F5FE8" w:rsidP="006F5FE8" w:rsidRDefault="006F5FE8" w14:paraId="6BE4B26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F5FE8" w:rsidP="006F5FE8" w:rsidRDefault="006F5FE8" w14:paraId="3F9C59F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F5FE8" w:rsidP="006F5FE8" w:rsidRDefault="006F5FE8" w14:paraId="6C33C55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F5FE8" w:rsidP="006F5FE8" w:rsidRDefault="006F5FE8" w14:paraId="1925D94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F5FE8" w:rsidP="006F5FE8" w:rsidRDefault="006F5FE8" w14:paraId="5C0CF6EB" w14:textId="77777777">
      <w:pPr>
        <w:tabs>
          <w:tab w:val="left" w:pos="709"/>
        </w:tabs>
      </w:pPr>
    </w:p>
    <w:p w:rsidR="006F5FE8" w:rsidP="006F5FE8" w:rsidRDefault="006F5FE8" w14:paraId="786980D1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6F5FE8" w:rsidP="006F5FE8" w:rsidRDefault="006F5FE8" w14:paraId="027FBDE7" w14:textId="77777777">
      <w:pPr>
        <w:tabs>
          <w:tab w:val="left" w:pos="709"/>
        </w:tabs>
        <w:jc w:val="both"/>
      </w:pPr>
    </w:p>
    <w:p w:rsidR="006F5FE8" w:rsidP="006F5FE8" w:rsidRDefault="006F5FE8" w14:paraId="79A4F0A6" w14:textId="77777777">
      <w:pPr>
        <w:tabs>
          <w:tab w:val="left" w:pos="709"/>
        </w:tabs>
      </w:pPr>
      <w:r>
        <w:t xml:space="preserve"> </w:t>
      </w:r>
      <w:r>
        <w:tab/>
        <w:t>13. St-2457/2019</w:t>
      </w:r>
    </w:p>
    <w:p w:rsidR="006F5FE8" w:rsidP="006F5FE8" w:rsidRDefault="006F5FE8" w14:paraId="47B1172E" w14:textId="77777777">
      <w:pPr>
        <w:tabs>
          <w:tab w:val="left" w:pos="709"/>
        </w:tabs>
      </w:pPr>
    </w:p>
    <w:p w:rsidR="006F5FE8" w:rsidP="006F5FE8" w:rsidRDefault="006F5FE8" w14:paraId="6FD30850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F5FE8" w:rsidP="006F5FE8" w:rsidRDefault="006F5FE8" w14:paraId="0DF2E5A5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F5FE8" w:rsidP="006F5FE8" w:rsidRDefault="006F5FE8" w14:paraId="3A6092B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F5FE8" w:rsidP="006F5FE8" w:rsidRDefault="006F5FE8" w14:paraId="25E9D4B8" w14:textId="77777777">
      <w:pPr>
        <w:tabs>
          <w:tab w:val="left" w:pos="709"/>
        </w:tabs>
        <w:jc w:val="both"/>
      </w:pPr>
    </w:p>
    <w:p w:rsidR="006F5FE8" w:rsidP="006F5FE8" w:rsidRDefault="006F5FE8" w14:paraId="169266F2" w14:textId="77777777">
      <w:pPr>
        <w:tabs>
          <w:tab w:val="left" w:pos="709"/>
        </w:tabs>
        <w:jc w:val="both"/>
      </w:pPr>
      <w:r>
        <w:t xml:space="preserve">protiv </w:t>
      </w:r>
    </w:p>
    <w:p w:rsidR="006F5FE8" w:rsidP="006F5FE8" w:rsidRDefault="006F5FE8" w14:paraId="09840C1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F5FE8" w:rsidP="006F5FE8" w:rsidRDefault="006F5FE8" w14:paraId="29CF737E" w14:textId="77777777">
      <w:pPr>
        <w:tabs>
          <w:tab w:val="left" w:pos="709"/>
        </w:tabs>
        <w:ind w:left="708"/>
        <w:jc w:val="both"/>
      </w:pPr>
      <w:r>
        <w:tab/>
        <w:t>POLETO OPTIKA društvo s ograničenom odgovornošću za trgovinu i usluge;</w:t>
      </w:r>
    </w:p>
    <w:p w:rsidR="006F5FE8" w:rsidP="006F5FE8" w:rsidRDefault="006F5FE8" w14:paraId="168E6CA9" w14:textId="77777777">
      <w:pPr>
        <w:tabs>
          <w:tab w:val="left" w:pos="709"/>
        </w:tabs>
        <w:ind w:left="708"/>
        <w:jc w:val="both"/>
      </w:pPr>
      <w:r>
        <w:t>OIB: 14895853325, Sesvete, Kobiljačka cesta 61</w:t>
      </w:r>
    </w:p>
    <w:p w:rsidR="006F5FE8" w:rsidP="006F5FE8" w:rsidRDefault="006F5FE8" w14:paraId="70EB5899" w14:textId="77777777">
      <w:pPr>
        <w:tabs>
          <w:tab w:val="left" w:pos="709"/>
        </w:tabs>
        <w:ind w:left="708"/>
        <w:jc w:val="both"/>
      </w:pPr>
    </w:p>
    <w:p w:rsidR="006F5FE8" w:rsidP="006F5FE8" w:rsidRDefault="006F5FE8" w14:paraId="0FB2D12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F5FE8" w:rsidP="006F5FE8" w:rsidRDefault="006F5FE8" w14:paraId="5A0FA541" w14:textId="77777777">
      <w:pPr>
        <w:tabs>
          <w:tab w:val="left" w:pos="709"/>
        </w:tabs>
        <w:jc w:val="both"/>
      </w:pPr>
    </w:p>
    <w:p w:rsidR="006F5FE8" w:rsidP="006F5FE8" w:rsidRDefault="006F5FE8" w14:paraId="25439CC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F5FE8" w:rsidP="006F5FE8" w:rsidRDefault="006F5FE8" w14:paraId="2DE198C4" w14:textId="77777777">
      <w:pPr>
        <w:tabs>
          <w:tab w:val="left" w:pos="709"/>
        </w:tabs>
      </w:pPr>
    </w:p>
    <w:p w:rsidR="006F5FE8" w:rsidP="006F5FE8" w:rsidRDefault="006F5FE8" w14:paraId="42AE6C5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F5FE8" w:rsidP="006F5FE8" w:rsidRDefault="006F5FE8" w14:paraId="387E6CD1" w14:textId="77777777">
      <w:pPr>
        <w:tabs>
          <w:tab w:val="left" w:pos="709"/>
        </w:tabs>
      </w:pPr>
    </w:p>
    <w:p w:rsidR="006F5FE8" w:rsidP="006F5FE8" w:rsidRDefault="006F5FE8" w14:paraId="65215E6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F5FE8" w:rsidP="006F5FE8" w:rsidRDefault="006F5FE8" w14:paraId="4C2F4C0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5FE8" w:rsidP="006F5FE8" w:rsidRDefault="006F5FE8" w14:paraId="4D85056E" w14:textId="77777777">
      <w:pPr>
        <w:tabs>
          <w:tab w:val="left" w:pos="709"/>
        </w:tabs>
      </w:pPr>
    </w:p>
    <w:p w:rsidR="00942A2A" w:rsidP="003D06B2" w:rsidRDefault="00942A2A" w14:paraId="0A090C93" w14:textId="0A090C9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5FE8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F5F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5FE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5FE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5FE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5FE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F5FE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5FE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F5FE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5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FE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FE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FE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FE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F5FE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5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5FE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78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listopada 2019.</izvorni_sadrzaj>
    <derivirana_varijabla naziv="DomainObject.Predmet.DatumIzradeOptuznogAkta_1">1. listopada 2019.</derivirana_varijabla>
  </DomainObject.Predmet.DatumIzradeOptuznogAkta>
  <DomainObject.Predmet.DatumIzradeOptuznogAktaFormated>
    <izvorni_sadrzaj>1.10.2019.</izvorni_sadrzaj>
    <derivirana_varijabla naziv="DomainObject.Predmet.DatumIzradeOptuznogAktaFormated_1">1.10.2019.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St-2457/2019</izvorni_sadrzaj>
    <derivirana_varijabla naziv="DomainObject.Predmet.OznakaBroj_1">St-2457/2019</derivirana_varijabla>
  </DomainObject.Predmet.OznakaBroj>
  <DomainObject.Predmet.OznakaBrojOptuznogAkta>
    <izvorni_sadrzaj>04-06-19-4248</izvorni_sadrzaj>
    <derivirana_varijabla naziv="DomainObject.Predmet.OznakaBrojOptuznogAkta_1">04-06-19-4248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POLETO OPTIKA društvo s ograničenom odgovornošću za trgovinu i usluge</izvorni_sadrzaj>
    <derivirana_varijabla naziv="DomainObject.Predmet.ProtustrankaFormated_1">  POLETO OPTIKA društvo s ograničenom odgovornošću za trgovinu i usluge</derivirana_varijabla>
  </DomainObject.Predmet.ProtustrankaFormated>
  <DomainObject.Predmet.ProtustrankaFormatedOIB>
    <izvorni_sadrzaj>  POLETO OPTIKA društvo s ograničenom odgovornošću za trgovinu i usluge, OIB 14895853325</izvorni_sadrzaj>
    <derivirana_varijabla naziv="DomainObject.Predmet.ProtustrankaFormatedOIB_1">  POLETO OPTIKA društvo s ograničenom odgovornošću za trgovinu i usluge, OIB 14895853325</derivirana_varijabla>
  </DomainObject.Predmet.ProtustrankaFormatedOIB>
  <DomainObject.Predmet.ProtustrankaFormatedWithAdress>
    <izvorni_sadrzaj> POLETO OPTIKA društvo s ograničenom odgovornošću za trgovinu i usluge, Kobiljačka cesta 61, 10360 Sesvete</izvorni_sadrzaj>
    <derivirana_varijabla naziv="DomainObject.Predmet.ProtustrankaFormatedWithAdress_1"> POLETO OPTIKA društvo s ograničenom odgovornošću za trgovinu i usluge, Kobiljačka cesta 61, 10360 Sesvete</derivirana_varijabla>
  </DomainObject.Predmet.ProtustrankaFormatedWithAdress>
  <DomainObject.Predmet.ProtustrankaFormatedWithAdressOIB>
    <izvorni_sadrzaj> POLETO OPTIKA društvo s ograničenom odgovornošću za trgovinu i usluge, OIB 14895853325, Kobiljačka cesta 61, 10360 Sesvete</izvorni_sadrzaj>
    <derivirana_varijabla naziv="DomainObject.Predmet.ProtustrankaFormatedWithAdressOIB_1"> POLETO OPTIKA društvo s ograničenom odgovornošću za trgovinu i usluge, OIB 14895853325, Kobiljačka cesta 61, 10360 Sesvete</derivirana_varijabla>
  </DomainObject.Predmet.ProtustrankaFormatedWithAdressOIB>
  <DomainObject.Predmet.ProtustrankaWithAdress>
    <izvorni_sadrzaj>POLETO OPTIKA društvo s ograničenom odgovornošću za trgovinu i usluge Kobiljačka cesta 61, 10360 Sesvete</izvorni_sadrzaj>
    <derivirana_varijabla naziv="DomainObject.Predmet.ProtustrankaWithAdress_1">POLETO OPTIKA društvo s ograničenom odgovornošću za trgovinu i usluge Kobiljačka cesta 61, 10360 Sesvete</derivirana_varijabla>
  </DomainObject.Predmet.ProtustrankaWithAdress>
  <DomainObject.Predmet.ProtustrankaWithAdressOIB>
    <izvorni_sadrzaj>POLETO OPTIKA društvo s ograničenom odgovornošću za trgovinu i usluge, OIB 14895853325, Kobiljačka cesta 61, 10360 Sesvete</izvorni_sadrzaj>
    <derivirana_varijabla naziv="DomainObject.Predmet.ProtustrankaWithAdressOIB_1">POLETO OPTIKA društvo s ograničenom odgovornošću za trgovinu i usluge, OIB 14895853325, Kobiljačka cesta 61, 10360 Sesvete</derivirana_varijabla>
  </DomainObject.Predmet.ProtustrankaWithAdressOIB>
  <DomainObject.Predmet.ProtustrankaNazivFormated>
    <izvorni_sadrzaj>POLETO OPTIKA društvo s ograničenom odgovornošću za trgovinu i usluge</izvorni_sadrzaj>
    <derivirana_varijabla naziv="DomainObject.Predmet.ProtustrankaNazivFormated_1">POLETO OPTIKA društvo s ograničenom odgovornošću za trgovinu i usluge</derivirana_varijabla>
  </DomainObject.Predmet.ProtustrankaNazivFormated>
  <DomainObject.Predmet.ProtustrankaNazivFormatedOIB>
    <izvorni_sadrzaj>POLETO OPTIKA društvo s ograničenom odgovornošću za trgovinu i usluge, OIB 14895853325</izvorni_sadrzaj>
    <derivirana_varijabla naziv="DomainObject.Predmet.ProtustrankaNazivFormatedOIB_1">POLETO OPTIKA društvo s ograničenom odgovornošću za trgovinu i usluge, OIB 14895853325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POLETO OPTIKA društvo s ograničenom odgovornošću za trgovinu i usluge</item>
    </izvorni_sadrzaj>
    <derivirana_varijabla naziv="DomainObject.Predmet.ProtuStrankaListFormated_1">
      <item>POLETO OPTIKA društvo s ograničenom odgovornošću za trgovinu i usluge</item>
    </derivirana_varijabla>
  </DomainObject.Predmet.ProtuStrankaListFormated>
  <DomainObject.Predmet.ProtuStrankaListFormatedOIB>
    <izvorni_sadrzaj>
      <item>POLETO OPTIKA društvo s ograničenom odgovornošću za trgovinu i usluge, OIB 14895853325</item>
    </izvorni_sadrzaj>
    <derivirana_varijabla naziv="DomainObject.Predmet.ProtuStrankaListFormatedOIB_1">
      <item>POLETO OPTIKA društvo s ograničenom odgovornošću za trgovinu i usluge, OIB 14895853325</item>
    </derivirana_varijabla>
  </DomainObject.Predmet.ProtuStrankaListFormatedOIB>
  <DomainObject.Predmet.ProtuStrankaListFormatedWithAdress>
    <izvorni_sadrzaj>
      <item>POLETO OPTIKA društvo s ograničenom odgovornošću za trgovinu i usluge, Kobiljačka cesta 61, 10360 Sesvete</item>
    </izvorni_sadrzaj>
    <derivirana_varijabla naziv="DomainObject.Predmet.ProtuStrankaListFormatedWithAdress_1">
      <item>POLETO OPTIKA društvo s ograničenom odgovornošću za trgovinu i usluge, Kobiljačka cesta 61, 10360 Sesvete</item>
    </derivirana_varijabla>
  </DomainObject.Predmet.ProtuStrankaListFormatedWithAdress>
  <DomainObject.Predmet.ProtuStrankaListFormatedWithAdressOIB>
    <izvorni_sadrzaj>
      <item>POLETO OPTIKA društvo s ograničenom odgovornošću za trgovinu i usluge, OIB 14895853325, Kobiljačka cesta 61, 10360 Sesvete</item>
    </izvorni_sadrzaj>
    <derivirana_varijabla naziv="DomainObject.Predmet.ProtuStrankaListFormatedWithAdressOIB_1">
      <item>POLETO OPTIKA društvo s ograničenom odgovornošću za trgovinu i usluge, OIB 14895853325, Kobiljačka cesta 61, 10360 Sesvete</item>
    </derivirana_varijabla>
  </DomainObject.Predmet.ProtuStrankaListFormatedWithAdressOIB>
  <DomainObject.Predmet.ProtuStrankaListNazivFormated>
    <izvorni_sadrzaj>
      <item>POLETO OPTIKA društvo s ograničenom odgovornošću za trgovinu i usluge</item>
    </izvorni_sadrzaj>
    <derivirana_varijabla naziv="DomainObject.Predmet.ProtuStrankaListNazivFormated_1">
      <item>POLETO OPTIKA društvo s ograničenom odgovornošću za trgovinu i usluge</item>
    </derivirana_varijabla>
  </DomainObject.Predmet.ProtuStrankaListNazivFormated>
  <DomainObject.Predmet.ProtuStrankaListNazivFormatedOIB>
    <izvorni_sadrzaj>
      <item>POLETO OPTIKA društvo s ograničenom odgovornošću za trgovinu i usluge, OIB 14895853325</item>
    </izvorni_sadrzaj>
    <derivirana_varijabla naziv="DomainObject.Predmet.ProtuStrankaListNazivFormatedOIB_1">
      <item>POLETO OPTIKA društvo s ograničenom odgovornošću za trgovinu i usluge, OIB 14895853325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POLETO OPTIKA društvo s ograničenom odgovornošću za trgovinu i usluge</izvorni_sadrzaj>
    <derivirana_varijabla naziv="DomainObject.Predmet.ProtustrankaIDrugi_1">POLETO OPTIKA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POLETO OPTIKA društvo s ograničenom odgovornošću za trgovinu i usluge, OIB 14895853325, Kobiljačka cesta 61, 10360 Sesvete</izvorni_sadrzaj>
    <derivirana_varijabla naziv="DomainObject.Predmet.ProtustrankaIDrugiAdressOIB_1">POLETO OPTIKA društvo s ograničenom odgovornošću za trgovinu i usluge, OIB 14895853325, Kobiljačka cesta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POLETO OPTIKA društvo s ograničenom odgovornošću za trgovinu i usluge</item>
      <item>Financijska agencija</item>
    </izvorni_sadrzaj>
    <derivirana_varijabla naziv="DomainObject.Predmet.SudioniciListNaziv_1">
      <item>POLETO OPTIKA društvo s ograničenom odgovornošću za trgovinu i usluge</item>
      <item>Financijska agencija</item>
    </derivirana_varijabla>
  </DomainObject.Predmet.SudioniciListNaziv>
  <DomainObject.Predmet.SudioniciListAdressOIB>
    <izvorni_sadrzaj>
      <item>POLETO OPTIKA društvo s ograničenom odgovornošću za trgovinu i usluge, OIB 14895853325, Kobiljačka cesta 61,10360 Sesvete</item>
      <item>Financijska agencija, OIB 85821130368, TRG SVIBANJSKIH ŽRTAVA 1995. 1,10000 Zagreb</item>
    </izvorni_sadrzaj>
    <derivirana_varijabla naziv="DomainObject.Predmet.SudioniciListAdressOIB_1">
      <item>POLETO OPTIKA društvo s ograničenom odgovornošću za trgovinu i usluge, OIB 14895853325, Kobiljačka cesta 61,10360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14895853325</item>
      <item>, OIB 85821130368</item>
    </izvorni_sadrzaj>
    <derivirana_varijabla naziv="DomainObject.Predmet.SudioniciListNazivOIB_1">
      <item>, OIB 14895853325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867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